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69556547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C07631">
                                      <w:rPr>
                                        <w:rStyle w:val="Style2"/>
                                      </w:rPr>
                                      <w:t>PEOR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42B8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6186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69556547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C07631">
                                <w:rPr>
                                  <w:rStyle w:val="Style2"/>
                                </w:rPr>
                                <w:t>PEOR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742B83">
                                <w:rPr>
                                  <w:rStyle w:val="Style2"/>
                                </w:rPr>
                                <w:t>0</w:t>
                              </w:r>
                              <w:r w:rsidR="00461865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4618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D35F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46186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D35FF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35FFF">
                        <w:fldChar w:fldCharType="begin"/>
                      </w:r>
                      <w:r w:rsidR="00D35FFF">
                        <w:instrText xml:space="preserve"> NUMPAGES   \* MERGEFORMAT </w:instrText>
                      </w:r>
                      <w:r w:rsidR="00D35FFF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35FF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46186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D35FF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D0B9C"/>
    <w:rsid w:val="001E3934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1865"/>
    <w:rsid w:val="00466B9C"/>
    <w:rsid w:val="00484E32"/>
    <w:rsid w:val="004B30DA"/>
    <w:rsid w:val="004B7894"/>
    <w:rsid w:val="004D45A8"/>
    <w:rsid w:val="004D4CC6"/>
    <w:rsid w:val="00535962"/>
    <w:rsid w:val="00583F45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94624"/>
    <w:rsid w:val="00AA36D6"/>
    <w:rsid w:val="00AD7919"/>
    <w:rsid w:val="00AF2CE8"/>
    <w:rsid w:val="00AF2E6B"/>
    <w:rsid w:val="00B62EEF"/>
    <w:rsid w:val="00B843F6"/>
    <w:rsid w:val="00B97B51"/>
    <w:rsid w:val="00BA0007"/>
    <w:rsid w:val="00BA4AD5"/>
    <w:rsid w:val="00BB1D79"/>
    <w:rsid w:val="00BC1D0C"/>
    <w:rsid w:val="00BC61BD"/>
    <w:rsid w:val="00BD1586"/>
    <w:rsid w:val="00C07631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14</cp:revision>
  <cp:lastPrinted>2011-03-04T18:48:00Z</cp:lastPrinted>
  <dcterms:created xsi:type="dcterms:W3CDTF">2023-06-29T12:43:00Z</dcterms:created>
  <dcterms:modified xsi:type="dcterms:W3CDTF">2024-09-03T15:17:00Z</dcterms:modified>
</cp:coreProperties>
</file>